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58E77" w14:textId="77777777" w:rsidR="0064063D" w:rsidRDefault="00091828" w:rsidP="00927092">
      <w:pPr>
        <w:pStyle w:val="Heading1"/>
      </w:pPr>
      <w:bookmarkStart w:id="0" w:name="_GoBack"/>
      <w:r>
        <w:t xml:space="preserve">4 Signs </w:t>
      </w:r>
      <w:r w:rsidR="00374EAE">
        <w:t>That It's Time to Adjust Your Mindset</w:t>
      </w:r>
    </w:p>
    <w:bookmarkEnd w:id="0"/>
    <w:p w14:paraId="53575D58" w14:textId="77777777" w:rsidR="00927092" w:rsidRDefault="00927092" w:rsidP="00927092"/>
    <w:p w14:paraId="59A4EB62" w14:textId="77777777" w:rsidR="00596826" w:rsidRDefault="00091828" w:rsidP="00927092">
      <w:r>
        <w:t>Ultimately, how you look at your life, is what will make you happy or unhappy. When you are consumed with negative thoughts and beliefs, you will discover that you are unhappy with your life. Eventually, your perception of the world will become your realit</w:t>
      </w:r>
      <w:r>
        <w:t xml:space="preserve">y. This is why changing your mindset is so important because it will make a substantial difference in your life. Here are four signs that it’s time for you to change your mindset. </w:t>
      </w:r>
    </w:p>
    <w:p w14:paraId="26E6F674" w14:textId="77777777" w:rsidR="00596826" w:rsidRDefault="00596826" w:rsidP="00927092"/>
    <w:p w14:paraId="0589908B" w14:textId="77777777" w:rsidR="00596826" w:rsidRDefault="00091828" w:rsidP="00927092">
      <w:pPr>
        <w:rPr>
          <w:b/>
        </w:rPr>
      </w:pPr>
      <w:r>
        <w:rPr>
          <w:b/>
        </w:rPr>
        <w:t>You Focus on Everything That’s Wrong</w:t>
      </w:r>
    </w:p>
    <w:p w14:paraId="097AD427" w14:textId="77777777" w:rsidR="008A62DB" w:rsidRDefault="00091828" w:rsidP="00927092">
      <w:r>
        <w:t>A sure indication that you need to sh</w:t>
      </w:r>
      <w:r>
        <w:t xml:space="preserve">ift your mindset is when you continuously fix your attention on the disappointments and worry in your life. To change this mindset, you need to take some time to think about the things you are thankful for in your life. This will help to keep the negative </w:t>
      </w:r>
      <w:r>
        <w:t>thoughts from overwhelming your perspective.</w:t>
      </w:r>
    </w:p>
    <w:p w14:paraId="4829A3B9" w14:textId="77777777" w:rsidR="008A62DB" w:rsidRDefault="008A62DB" w:rsidP="00927092"/>
    <w:p w14:paraId="007ADBF5" w14:textId="77777777" w:rsidR="008A62DB" w:rsidRDefault="00091828" w:rsidP="00927092">
      <w:pPr>
        <w:rPr>
          <w:b/>
        </w:rPr>
      </w:pPr>
      <w:r>
        <w:rPr>
          <w:b/>
        </w:rPr>
        <w:t>You Refuse to Face the Truth</w:t>
      </w:r>
    </w:p>
    <w:p w14:paraId="04550120" w14:textId="77777777" w:rsidR="00051EA8" w:rsidRDefault="00091828" w:rsidP="00927092">
      <w:r>
        <w:t>Complaining all the time about reality won't change anything. Always complaining about your life is your refusal to acknowledge and accept the truth. There are things in your life t</w:t>
      </w:r>
      <w:r>
        <w:t>hat you just won't be able to change, and refusing to see reality, will result in you no longer being able to separate fact from fiction. To change this, you have to take action and change those things that you can change and accept those things that you c</w:t>
      </w:r>
      <w:r>
        <w:t>an't change.</w:t>
      </w:r>
    </w:p>
    <w:p w14:paraId="4C18E82A" w14:textId="77777777" w:rsidR="009109EA" w:rsidRDefault="009109EA" w:rsidP="00927092"/>
    <w:p w14:paraId="728F79CA" w14:textId="77777777" w:rsidR="009109EA" w:rsidRDefault="00091828" w:rsidP="00927092">
      <w:pPr>
        <w:rPr>
          <w:b/>
        </w:rPr>
      </w:pPr>
      <w:r>
        <w:rPr>
          <w:b/>
        </w:rPr>
        <w:t>You Become Angry When Your Expectations Aren’t Met</w:t>
      </w:r>
    </w:p>
    <w:p w14:paraId="054035DE" w14:textId="77777777" w:rsidR="00297CA7" w:rsidRDefault="00091828" w:rsidP="00927092">
      <w:r>
        <w:t xml:space="preserve">A large part of your mindset </w:t>
      </w:r>
      <w:r w:rsidR="00FD4C89">
        <w:t>consists of your expectations. These are what you believe to be possible and necessary. If you are always angry with the people in your life because they aren't meeting your expectations, it means that you have unrealistic expectations to start with. It is our expectations that lay the groundwork for our experiences, but if you have unrealistic expectations for yourself and those around you, you will never be satisfied with your life.</w:t>
      </w:r>
    </w:p>
    <w:p w14:paraId="0B5F4651" w14:textId="77777777" w:rsidR="00FD4C89" w:rsidRDefault="00FD4C89" w:rsidP="00927092"/>
    <w:p w14:paraId="61193B89" w14:textId="77777777" w:rsidR="00FD4C89" w:rsidRDefault="00091828" w:rsidP="00927092">
      <w:pPr>
        <w:rPr>
          <w:b/>
        </w:rPr>
      </w:pPr>
      <w:r>
        <w:rPr>
          <w:b/>
        </w:rPr>
        <w:t>Always Seeing Yourself as the Victim</w:t>
      </w:r>
    </w:p>
    <w:p w14:paraId="200DD3C2" w14:textId="77777777" w:rsidR="00FD4C89" w:rsidRDefault="00091828" w:rsidP="00927092">
      <w:r>
        <w:t>When you always see yourself as the victim, you are hindering your ability to change things and create a better life for yourself. A victim mentality is typically a by-product of low self-esteem. I</w:t>
      </w:r>
      <w:r>
        <w:t xml:space="preserve">f you want to change your mindset, you have to reject the victim role and start building something better for your life. </w:t>
      </w:r>
    </w:p>
    <w:p w14:paraId="4D817CE9" w14:textId="77777777" w:rsidR="000A2BE5" w:rsidRDefault="000A2BE5" w:rsidP="00927092"/>
    <w:p w14:paraId="7BA1E2C3" w14:textId="77777777" w:rsidR="000A2BE5" w:rsidRPr="00FD4C89" w:rsidRDefault="00091828" w:rsidP="00927092">
      <w:r>
        <w:t>Changing your mindset isn’t always easy, but it is one of the most powerful things that you can do for yourself. Learn how to recogni</w:t>
      </w:r>
      <w:r>
        <w:t xml:space="preserve">ze when you have a negative mindset and make the necessary changes to become more positive. </w:t>
      </w:r>
    </w:p>
    <w:sectPr w:rsidR="000A2BE5" w:rsidRPr="00FD4C89"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092"/>
    <w:rsid w:val="00051EA8"/>
    <w:rsid w:val="00091828"/>
    <w:rsid w:val="000A2BE5"/>
    <w:rsid w:val="00297CA7"/>
    <w:rsid w:val="00374EAE"/>
    <w:rsid w:val="00596826"/>
    <w:rsid w:val="0064063D"/>
    <w:rsid w:val="00660AAD"/>
    <w:rsid w:val="008A62DB"/>
    <w:rsid w:val="009109EA"/>
    <w:rsid w:val="00927092"/>
    <w:rsid w:val="00DC4AA2"/>
    <w:rsid w:val="00E42438"/>
    <w:rsid w:val="00ED7616"/>
    <w:rsid w:val="00FD4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6DB7B4"/>
  <w14:defaultImageDpi w14:val="32767"/>
  <w15:chartTrackingRefBased/>
  <w15:docId w15:val="{AC845A18-3C6E-354B-96FE-B10098FA4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422</Words>
  <Characters>2013</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2018-10-29T23:28:00Z</dcterms:created>
  <dcterms:modified xsi:type="dcterms:W3CDTF">2018-10-29T23:28:00Z</dcterms:modified>
  <cp:category/>
</cp:coreProperties>
</file>